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59C43" w14:textId="77777777" w:rsidR="008A2FFD" w:rsidRDefault="008A2FFD" w:rsidP="008A2F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THORNE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C487919" w14:textId="77777777" w:rsidR="008A2FFD" w:rsidRDefault="008A2FFD" w:rsidP="008A2F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Belt and girdle maker.</w:t>
      </w:r>
    </w:p>
    <w:p w14:paraId="035AAE38" w14:textId="77777777" w:rsidR="008A2FFD" w:rsidRDefault="008A2FFD" w:rsidP="008A2FFD">
      <w:pPr>
        <w:jc w:val="both"/>
        <w:rPr>
          <w:rFonts w:ascii="Times New Roman" w:hAnsi="Times New Roman" w:cs="Times New Roman"/>
        </w:rPr>
      </w:pPr>
    </w:p>
    <w:p w14:paraId="48DA50D1" w14:textId="77777777" w:rsidR="008A2FFD" w:rsidRDefault="008A2FFD" w:rsidP="008A2FFD">
      <w:pPr>
        <w:jc w:val="both"/>
        <w:rPr>
          <w:rFonts w:ascii="Times New Roman" w:hAnsi="Times New Roman" w:cs="Times New Roman"/>
        </w:rPr>
      </w:pPr>
    </w:p>
    <w:p w14:paraId="7A5B3DC9" w14:textId="77777777" w:rsidR="008A2FFD" w:rsidRDefault="008A2FFD" w:rsidP="008A2F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As the administrator of Thomas </w:t>
      </w:r>
      <w:proofErr w:type="spellStart"/>
      <w:r>
        <w:rPr>
          <w:rFonts w:ascii="Times New Roman" w:hAnsi="Times New Roman" w:cs="Times New Roman"/>
        </w:rPr>
        <w:t>Mandevyll</w:t>
      </w:r>
      <w:proofErr w:type="spellEnd"/>
      <w:r>
        <w:rPr>
          <w:rFonts w:ascii="Times New Roman" w:hAnsi="Times New Roman" w:cs="Times New Roman"/>
        </w:rPr>
        <w:t xml:space="preserve"> of London, chaplain(q.v.), he</w:t>
      </w:r>
    </w:p>
    <w:p w14:paraId="195E3C63" w14:textId="77777777" w:rsidR="008A2FFD" w:rsidRDefault="008A2FFD" w:rsidP="008A2F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made a plaint of debt against John </w:t>
      </w:r>
      <w:proofErr w:type="spellStart"/>
      <w:r>
        <w:rPr>
          <w:rFonts w:ascii="Times New Roman" w:hAnsi="Times New Roman" w:cs="Times New Roman"/>
        </w:rPr>
        <w:t>Lofte</w:t>
      </w:r>
      <w:proofErr w:type="spellEnd"/>
      <w:r>
        <w:rPr>
          <w:rFonts w:ascii="Times New Roman" w:hAnsi="Times New Roman" w:cs="Times New Roman"/>
        </w:rPr>
        <w:t xml:space="preserve"> of London, chaplain(q.v.).</w:t>
      </w:r>
    </w:p>
    <w:p w14:paraId="4F3F58E3" w14:textId="77777777" w:rsidR="008A2FFD" w:rsidRDefault="008A2FFD" w:rsidP="008A2F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C41DBC6" w14:textId="77777777" w:rsidR="008A2FFD" w:rsidRDefault="008A2FFD" w:rsidP="008A2FFD">
      <w:pPr>
        <w:jc w:val="both"/>
        <w:rPr>
          <w:rFonts w:ascii="Times New Roman" w:hAnsi="Times New Roman" w:cs="Times New Roman"/>
        </w:rPr>
      </w:pPr>
    </w:p>
    <w:p w14:paraId="15991692" w14:textId="77777777" w:rsidR="008A2FFD" w:rsidRDefault="008A2FFD" w:rsidP="008A2FFD">
      <w:pPr>
        <w:jc w:val="both"/>
        <w:rPr>
          <w:rFonts w:ascii="Times New Roman" w:hAnsi="Times New Roman" w:cs="Times New Roman"/>
        </w:rPr>
      </w:pPr>
    </w:p>
    <w:p w14:paraId="2D039823" w14:textId="77777777" w:rsidR="008A2FFD" w:rsidRDefault="008A2FFD" w:rsidP="008A2F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March 2018</w:t>
      </w:r>
    </w:p>
    <w:p w14:paraId="37417A15" w14:textId="77777777" w:rsidR="006B2F86" w:rsidRPr="00E71FC3" w:rsidRDefault="008A2F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58FD1" w14:textId="77777777" w:rsidR="008A2FFD" w:rsidRDefault="008A2FFD" w:rsidP="00E71FC3">
      <w:r>
        <w:separator/>
      </w:r>
    </w:p>
  </w:endnote>
  <w:endnote w:type="continuationSeparator" w:id="0">
    <w:p w14:paraId="61B8C92A" w14:textId="77777777" w:rsidR="008A2FFD" w:rsidRDefault="008A2FF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32A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5763" w14:textId="77777777" w:rsidR="008A2FFD" w:rsidRDefault="008A2FFD" w:rsidP="00E71FC3">
      <w:r>
        <w:separator/>
      </w:r>
    </w:p>
  </w:footnote>
  <w:footnote w:type="continuationSeparator" w:id="0">
    <w:p w14:paraId="28D9C975" w14:textId="77777777" w:rsidR="008A2FFD" w:rsidRDefault="008A2FF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FFD"/>
    <w:rsid w:val="001A7C09"/>
    <w:rsid w:val="00577BD5"/>
    <w:rsid w:val="00656CBA"/>
    <w:rsid w:val="006A1F77"/>
    <w:rsid w:val="00733BE7"/>
    <w:rsid w:val="008A2FF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5E056"/>
  <w15:chartTrackingRefBased/>
  <w15:docId w15:val="{DF6E8DD5-B941-4417-B67E-A98D3A94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FF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A2F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2018-04-03T20:43:00Z</dcterms:created>
  <dcterms:modified xsi:type="dcterms:W3CDTF">2018-04-03T20:43:00Z</dcterms:modified>
</cp:coreProperties>
</file>